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431" w:rsidRPr="00060356" w:rsidRDefault="00024431" w:rsidP="000603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60356">
        <w:rPr>
          <w:rFonts w:ascii="Times New Roman" w:hAnsi="Times New Roman"/>
          <w:sz w:val="24"/>
          <w:szCs w:val="24"/>
        </w:rPr>
        <w:t>Сведения</w:t>
      </w:r>
    </w:p>
    <w:p w:rsidR="00024431" w:rsidRPr="00060356" w:rsidRDefault="00024431" w:rsidP="000603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60356">
        <w:rPr>
          <w:rFonts w:ascii="Times New Roman" w:hAnsi="Times New Roman"/>
          <w:sz w:val="24"/>
          <w:szCs w:val="24"/>
        </w:rPr>
        <w:t>О доходах, об имуществах имущественного характера федеральных государственных служащих Федеральной службы исполнения наказаний, а так же их супругов и несовершеннолетних детей за период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0356">
        <w:rPr>
          <w:rFonts w:ascii="Times New Roman" w:hAnsi="Times New Roman"/>
          <w:sz w:val="24"/>
          <w:szCs w:val="24"/>
        </w:rPr>
        <w:t>с 1 января 20</w:t>
      </w:r>
      <w:r>
        <w:rPr>
          <w:rFonts w:ascii="Times New Roman" w:hAnsi="Times New Roman"/>
          <w:sz w:val="24"/>
          <w:szCs w:val="24"/>
        </w:rPr>
        <w:t>11</w:t>
      </w:r>
      <w:r w:rsidRPr="00060356">
        <w:rPr>
          <w:rFonts w:ascii="Times New Roman" w:hAnsi="Times New Roman"/>
          <w:sz w:val="24"/>
          <w:szCs w:val="24"/>
        </w:rPr>
        <w:t xml:space="preserve"> года по 31 декабря 201</w:t>
      </w:r>
      <w:r>
        <w:rPr>
          <w:rFonts w:ascii="Times New Roman" w:hAnsi="Times New Roman"/>
          <w:sz w:val="24"/>
          <w:szCs w:val="24"/>
        </w:rPr>
        <w:t>1</w:t>
      </w:r>
      <w:r w:rsidRPr="00060356">
        <w:rPr>
          <w:rFonts w:ascii="Times New Roman" w:hAnsi="Times New Roman"/>
          <w:sz w:val="24"/>
          <w:szCs w:val="24"/>
        </w:rPr>
        <w:t xml:space="preserve"> года</w:t>
      </w:r>
    </w:p>
    <w:p w:rsidR="00024431" w:rsidRDefault="00024431" w:rsidP="000603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9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8"/>
        <w:gridCol w:w="34"/>
        <w:gridCol w:w="1844"/>
        <w:gridCol w:w="1279"/>
        <w:gridCol w:w="34"/>
        <w:gridCol w:w="2091"/>
        <w:gridCol w:w="34"/>
        <w:gridCol w:w="817"/>
        <w:gridCol w:w="34"/>
        <w:gridCol w:w="1129"/>
        <w:gridCol w:w="42"/>
        <w:gridCol w:w="1695"/>
        <w:gridCol w:w="9"/>
        <w:gridCol w:w="54"/>
      </w:tblGrid>
      <w:tr w:rsidR="00024431" w:rsidRPr="00F04470" w:rsidTr="00B93787">
        <w:trPr>
          <w:gridAfter w:val="1"/>
          <w:wAfter w:w="54" w:type="dxa"/>
          <w:trHeight w:val="158"/>
        </w:trPr>
        <w:tc>
          <w:tcPr>
            <w:tcW w:w="1808" w:type="dxa"/>
            <w:vMerge w:val="restart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4470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878" w:type="dxa"/>
            <w:gridSpan w:val="2"/>
            <w:vMerge w:val="restart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4470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313" w:type="dxa"/>
            <w:gridSpan w:val="2"/>
            <w:vMerge w:val="restart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4470">
              <w:rPr>
                <w:rFonts w:ascii="Times New Roman" w:hAnsi="Times New Roman"/>
              </w:rPr>
              <w:t>Общая сумма декларированного годового дохода за 2011 год</w:t>
            </w:r>
          </w:p>
        </w:tc>
        <w:tc>
          <w:tcPr>
            <w:tcW w:w="4147" w:type="dxa"/>
            <w:gridSpan w:val="6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4470">
              <w:rPr>
                <w:rFonts w:ascii="Times New Roman" w:hAnsi="Times New Roman"/>
              </w:rPr>
              <w:t>Перечень обьектов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704" w:type="dxa"/>
            <w:gridSpan w:val="2"/>
            <w:vMerge w:val="restart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4470">
              <w:rPr>
                <w:rFonts w:ascii="Times New Roman" w:hAnsi="Times New Roman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024431" w:rsidRPr="00F04470" w:rsidTr="00B93787">
        <w:trPr>
          <w:gridAfter w:val="1"/>
          <w:wAfter w:w="54" w:type="dxa"/>
          <w:trHeight w:val="157"/>
        </w:trPr>
        <w:tc>
          <w:tcPr>
            <w:tcW w:w="1808" w:type="dxa"/>
            <w:vMerge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8" w:type="dxa"/>
            <w:gridSpan w:val="2"/>
            <w:vMerge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3" w:type="dxa"/>
            <w:gridSpan w:val="2"/>
            <w:vMerge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4470">
              <w:rPr>
                <w:rFonts w:ascii="Times New Roman" w:hAnsi="Times New Roman"/>
              </w:rPr>
              <w:t>Вид обьектов недвижимости</w:t>
            </w: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4470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4470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704" w:type="dxa"/>
            <w:gridSpan w:val="2"/>
            <w:vMerge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24431" w:rsidRPr="00F04470" w:rsidTr="00B93787">
        <w:trPr>
          <w:gridAfter w:val="1"/>
          <w:wAfter w:w="54" w:type="dxa"/>
          <w:trHeight w:val="157"/>
        </w:trPr>
        <w:tc>
          <w:tcPr>
            <w:tcW w:w="10850" w:type="dxa"/>
            <w:gridSpan w:val="13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Федеральное казенное учреждение «Колония-поселение № 3 Управления Федеральной службы исполнения наказаний по Волгоградской области»</w:t>
            </w:r>
          </w:p>
        </w:tc>
      </w:tr>
      <w:tr w:rsidR="00024431" w:rsidRPr="00F04470" w:rsidTr="00B93787">
        <w:trPr>
          <w:gridAfter w:val="2"/>
          <w:wAfter w:w="63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Бакунов Юрий Сергеевич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024431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Сын</w:t>
            </w:r>
          </w:p>
          <w:p w:rsidR="00024431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E22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414732-26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24431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194311-60         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4470">
              <w:rPr>
                <w:rFonts w:ascii="Times New Roman" w:hAnsi="Times New Roman"/>
                <w:sz w:val="26"/>
                <w:szCs w:val="26"/>
              </w:rPr>
              <w:t>0,00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24431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4470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квартира- ¼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квартира- 1/4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квартира- 1/4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квартира- 1/4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024431" w:rsidRPr="00F04470" w:rsidRDefault="00024431">
            <w:pPr>
              <w:spacing w:after="0" w:line="240" w:lineRule="auto"/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Балезин Алексей Олегович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285165,34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283098,26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долевая 1/3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36,5</w:t>
            </w: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автомобиль ВАЗ 1119</w:t>
            </w: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Башкиров Денис Сергеевич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Дочь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Дочь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главный бухгалтер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171283-02 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0,00 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долевая ¼ 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долевая ¼ 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долевая ¼ 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долевая ¼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63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63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63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63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Богачкова Анастасия Юрьевна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157453,86   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Булгаков Антон Алексеевич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старший инспектор </w:t>
            </w: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284859,52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98231,36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Буянов Александр Викторович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Дочь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Помощник дежурного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</w:rPr>
            </w:pPr>
            <w:r w:rsidRPr="00F04470">
              <w:rPr>
                <w:rFonts w:ascii="Times New Roman" w:hAnsi="Times New Roman"/>
              </w:rPr>
              <w:t xml:space="preserve">250528-38  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</w:rPr>
            </w:pPr>
            <w:r w:rsidRPr="00F04470">
              <w:rPr>
                <w:rFonts w:ascii="Times New Roman" w:hAnsi="Times New Roman"/>
              </w:rPr>
              <w:t xml:space="preserve"> 218591-09           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</w:rPr>
            </w:pPr>
            <w:r w:rsidRPr="00F04470">
              <w:rPr>
                <w:rFonts w:ascii="Times New Roman" w:hAnsi="Times New Roman"/>
              </w:rPr>
              <w:t>квартира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</w:rPr>
            </w:pPr>
            <w:r w:rsidRPr="00F04470">
              <w:rPr>
                <w:rFonts w:ascii="Times New Roman" w:hAnsi="Times New Roman"/>
              </w:rPr>
              <w:t>долевая ¼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</w:rPr>
            </w:pPr>
            <w:r w:rsidRPr="00F04470">
              <w:rPr>
                <w:rFonts w:ascii="Times New Roman" w:hAnsi="Times New Roman"/>
              </w:rPr>
              <w:t>квартира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</w:rPr>
            </w:pPr>
            <w:r w:rsidRPr="00F04470">
              <w:rPr>
                <w:rFonts w:ascii="Times New Roman" w:hAnsi="Times New Roman"/>
              </w:rPr>
              <w:t>долевая 2/4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4470">
              <w:rPr>
                <w:rFonts w:ascii="Times New Roman" w:hAnsi="Times New Roman"/>
              </w:rPr>
              <w:t>59,1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</w:rPr>
            </w:pPr>
            <w:r w:rsidRPr="00F04470">
              <w:rPr>
                <w:rFonts w:ascii="Times New Roman" w:hAnsi="Times New Roman"/>
              </w:rPr>
              <w:t>59,1</w:t>
            </w:r>
          </w:p>
        </w:tc>
        <w:tc>
          <w:tcPr>
            <w:tcW w:w="1171" w:type="dxa"/>
            <w:gridSpan w:val="2"/>
          </w:tcPr>
          <w:p w:rsidR="00024431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024431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4431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4431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4431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4431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4470">
              <w:rPr>
                <w:rFonts w:ascii="Times New Roman" w:hAnsi="Times New Roman"/>
                <w:lang w:eastAsia="ru-RU"/>
              </w:rPr>
              <w:t xml:space="preserve">автомобиль                                                                    ВАЗ 2112                 </w:t>
            </w: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Гребенников Виктор Викторович</w:t>
            </w: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Дочь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Начальник колонии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CA0A67">
            <w:pPr>
              <w:rPr>
                <w:rFonts w:ascii="Times New Roman" w:hAnsi="Times New Roman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gridSpan w:val="2"/>
          </w:tcPr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22D">
              <w:rPr>
                <w:rFonts w:ascii="Times New Roman" w:hAnsi="Times New Roman"/>
                <w:sz w:val="24"/>
                <w:szCs w:val="24"/>
              </w:rPr>
              <w:t>399390-02</w:t>
            </w:r>
          </w:p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22D">
              <w:rPr>
                <w:rFonts w:ascii="Times New Roman" w:hAnsi="Times New Roman"/>
                <w:sz w:val="24"/>
                <w:szCs w:val="24"/>
              </w:rPr>
              <w:t>227684-15</w:t>
            </w:r>
          </w:p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2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квартира долевая 1/3 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квартира долевая 1/3 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квартира долевая 1/3 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Еркина Анна Александровна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зам</w:t>
            </w:r>
            <w:r>
              <w:rPr>
                <w:rFonts w:ascii="Times New Roman" w:hAnsi="Times New Roman"/>
                <w:sz w:val="24"/>
                <w:szCs w:val="24"/>
              </w:rPr>
              <w:t>еститель</w:t>
            </w:r>
            <w:r w:rsidRPr="00F04470">
              <w:rPr>
                <w:rFonts w:ascii="Times New Roman" w:hAnsi="Times New Roman"/>
                <w:sz w:val="24"/>
                <w:szCs w:val="24"/>
              </w:rPr>
              <w:t>. главного бухгалтера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331597-57   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107524-61        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квартира 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1/3 долевая</w:t>
            </w: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Икрянников Алексей Викторович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Сын</w:t>
            </w: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Дочь</w:t>
            </w:r>
          </w:p>
          <w:p w:rsidR="00024431" w:rsidRPr="00F04470" w:rsidRDefault="00024431" w:rsidP="00E222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заместитель начальника колонии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474584-93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20746,86  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гараж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квартира долевая 1/3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22,68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50,9</w:t>
            </w: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Комнатная Марина Андреевна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инспектор </w:t>
            </w: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260720,18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2205618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Ваз 21172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Калюжина Жанна Владимировна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Сын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E2222D">
            <w:pPr>
              <w:spacing w:after="0" w:line="240" w:lineRule="auto"/>
              <w:ind w:right="-126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начальник психологической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лаборатории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323740-71  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8353-00           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квартира индивидуальная </w:t>
            </w: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69,1</w:t>
            </w: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Лемякин Владимир Сергеевич</w:t>
            </w: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Дочь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отдела </w:t>
            </w: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365592-60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долевая  ½ 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квартира 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долевая  </w:t>
            </w: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Лукьянов Владимир Александрович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Дочь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помощник оперативного дежурного </w:t>
            </w: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328264,89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197057,10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долевая ½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долевая  ½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Автомобиль Хендэ-Акцент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Льянов Давид Хажбикарович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Сын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старший инспектор </w:t>
            </w: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335204,84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3000,00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Максиков Дмитрий Васильевич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Дочь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Заместитель начальника колонии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gridSpan w:val="2"/>
          </w:tcPr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22D">
              <w:rPr>
                <w:rFonts w:ascii="Times New Roman" w:hAnsi="Times New Roman"/>
                <w:sz w:val="24"/>
                <w:szCs w:val="24"/>
              </w:rPr>
              <w:t xml:space="preserve">365999-27   </w:t>
            </w:r>
          </w:p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E2222D" w:rsidRDefault="00024431" w:rsidP="00E2222D">
            <w:pPr>
              <w:spacing w:after="0" w:line="240" w:lineRule="auto"/>
              <w:ind w:right="-73"/>
              <w:rPr>
                <w:rFonts w:ascii="Times New Roman" w:hAnsi="Times New Roman"/>
                <w:sz w:val="24"/>
                <w:szCs w:val="24"/>
              </w:rPr>
            </w:pPr>
            <w:r w:rsidRPr="00E2222D">
              <w:rPr>
                <w:rFonts w:ascii="Times New Roman" w:hAnsi="Times New Roman"/>
                <w:sz w:val="24"/>
                <w:szCs w:val="24"/>
              </w:rPr>
              <w:t xml:space="preserve"> 189253-88        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 квартира, индивидуальная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квартира, индивидуальная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2 гаража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85,9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Автомобиль </w:t>
            </w:r>
            <w:r w:rsidRPr="00F04470">
              <w:rPr>
                <w:rFonts w:ascii="Times New Roman" w:hAnsi="Times New Roman"/>
                <w:sz w:val="24"/>
                <w:szCs w:val="24"/>
                <w:lang w:val="en-US"/>
              </w:rPr>
              <w:t>Reno</w:t>
            </w:r>
            <w:r w:rsidRPr="00F044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4470">
              <w:rPr>
                <w:rFonts w:ascii="Times New Roman" w:hAnsi="Times New Roman"/>
                <w:sz w:val="24"/>
                <w:szCs w:val="24"/>
                <w:lang w:val="en-US"/>
              </w:rPr>
              <w:t>Logan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Матросов Александр Владимирович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Дочь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Начальник медицинской части</w:t>
            </w:r>
          </w:p>
        </w:tc>
        <w:tc>
          <w:tcPr>
            <w:tcW w:w="1313" w:type="dxa"/>
            <w:gridSpan w:val="2"/>
          </w:tcPr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22D">
              <w:rPr>
                <w:rFonts w:ascii="Times New Roman" w:hAnsi="Times New Roman"/>
                <w:sz w:val="24"/>
                <w:szCs w:val="24"/>
              </w:rPr>
              <w:t xml:space="preserve">202114-65    </w:t>
            </w:r>
          </w:p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22D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2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Автомобиль ВАЗ 217030                 </w:t>
            </w: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Молодцов Александр Юрьевич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Дочь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Заместитель начальника колонии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gridSpan w:val="2"/>
          </w:tcPr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22D">
              <w:rPr>
                <w:rFonts w:ascii="Times New Roman" w:hAnsi="Times New Roman"/>
                <w:sz w:val="24"/>
                <w:szCs w:val="24"/>
              </w:rPr>
              <w:t>355555-56</w:t>
            </w:r>
          </w:p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2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22D">
              <w:rPr>
                <w:rFonts w:ascii="Times New Roman" w:hAnsi="Times New Roman"/>
                <w:sz w:val="24"/>
                <w:szCs w:val="24"/>
              </w:rPr>
              <w:t xml:space="preserve">218000-00   </w:t>
            </w:r>
          </w:p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E2222D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222D">
              <w:rPr>
                <w:rFonts w:ascii="Times New Roman" w:hAnsi="Times New Roman"/>
                <w:sz w:val="24"/>
                <w:szCs w:val="24"/>
              </w:rPr>
              <w:t xml:space="preserve">0,00      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Жилой дом 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долевая 1/4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квартира долевая 1/3 </w:t>
            </w: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автомобиль рено-логан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Новикова Людмила Ивановна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главный экономист </w:t>
            </w: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270616,63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Погорелов Андрей Иванович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Дочь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Дочь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Дочь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B937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425437-50  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219391,93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932,00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932,00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932,00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жилой дом индивидуальная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Поклонский Виталий Вячеславович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Дочь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старший оперуполномоченный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306689,16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68737,92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Квартира, индивидуальная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 долевая 1/8 </w:t>
            </w: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</w:rPr>
            </w:pPr>
            <w:r w:rsidRPr="00F04470">
              <w:rPr>
                <w:rFonts w:ascii="Times New Roman" w:hAnsi="Times New Roman"/>
              </w:rPr>
              <w:t>Полетаев Евгений Владимирович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</w:rPr>
            </w:pPr>
            <w:r w:rsidRPr="00F04470">
              <w:rPr>
                <w:rFonts w:ascii="Times New Roman" w:hAnsi="Times New Roman"/>
              </w:rPr>
              <w:t>Сын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</w:rPr>
              <w:t>Дочь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</w:rPr>
              <w:t xml:space="preserve">Начальник отдела </w:t>
            </w:r>
          </w:p>
        </w:tc>
        <w:tc>
          <w:tcPr>
            <w:tcW w:w="1313" w:type="dxa"/>
            <w:gridSpan w:val="2"/>
          </w:tcPr>
          <w:p w:rsidR="00024431" w:rsidRPr="00B93787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787">
              <w:rPr>
                <w:rFonts w:ascii="Times New Roman" w:hAnsi="Times New Roman"/>
                <w:sz w:val="24"/>
                <w:szCs w:val="24"/>
              </w:rPr>
              <w:t xml:space="preserve">392729-90   </w:t>
            </w:r>
          </w:p>
          <w:p w:rsidR="00024431" w:rsidRPr="00B93787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B93787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787">
              <w:rPr>
                <w:rFonts w:ascii="Times New Roman" w:hAnsi="Times New Roman"/>
                <w:sz w:val="24"/>
                <w:szCs w:val="24"/>
              </w:rPr>
              <w:t>216000-00</w:t>
            </w:r>
            <w:r w:rsidRPr="00F04470">
              <w:rPr>
                <w:rFonts w:ascii="Times New Roman" w:hAnsi="Times New Roman"/>
                <w:sz w:val="26"/>
                <w:szCs w:val="26"/>
                <w:u w:val="single"/>
              </w:rPr>
              <w:t xml:space="preserve">       </w:t>
            </w:r>
            <w:r w:rsidRPr="00F0447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России</w:t>
            </w: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Плотников Александр Николаевич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Начальник пожарной части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262239-90 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 долевая 1/3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Дача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Гараж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 долевая 1/3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75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0,4 Га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Автомобиль 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  <w:lang w:val="en-US"/>
              </w:rPr>
              <w:t>Nissan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Мотолодка</w:t>
            </w: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Полынцев Алексей Леонидович</w:t>
            </w:r>
          </w:p>
          <w:p w:rsidR="00024431" w:rsidRPr="00F04470" w:rsidRDefault="00024431" w:rsidP="00F044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24431" w:rsidRPr="00F04470" w:rsidRDefault="00024431" w:rsidP="00F044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Дочь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инспектор </w:t>
            </w: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363653,21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108000,00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долевая 1/3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долевая 1/3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долевая 1/3 </w:t>
            </w: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Рачкин Алексей Валерьевич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Сын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центра </w:t>
            </w: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388774,30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64147.71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долевая ¼.</w:t>
            </w: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Рыбинцев Александр Сергеевич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инженер </w:t>
            </w: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281788,62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жилой дом  долевая 1/3 </w:t>
            </w: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Рыбницкий Алексей Владимирович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оперуполномоченный </w:t>
            </w: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117936,53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долевая ¼  </w:t>
            </w: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Стрючков Юрий Иванович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Сын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Оперативный дежурный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331380,33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84 000,00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43804,46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43804,46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c>
          <w:tcPr>
            <w:tcW w:w="1842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Тельдяков Алексей Юрьевич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Сын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оперативный дежурный 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350758,29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121300,00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4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Хрупин Андрей Владиславович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Дочь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инспектор </w:t>
            </w: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323131,38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150232,36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Ваз -217020</w:t>
            </w:r>
          </w:p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Шашунов Александр Викторович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Сын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оперативный дежурный 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308797,78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85700,00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Дачный участок, индивидуальная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Дача,индивид.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Квартира, долевая 1/3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Квартира, долевая ¼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Квартира, долевая 1/3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Квартира, долевая 1/3</w:t>
            </w: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431" w:rsidRPr="00F04470" w:rsidTr="00B93787">
        <w:trPr>
          <w:gridAfter w:val="1"/>
          <w:wAfter w:w="54" w:type="dxa"/>
        </w:trPr>
        <w:tc>
          <w:tcPr>
            <w:tcW w:w="1808" w:type="dxa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Шумилкин Юрий Юрьевич</w:t>
            </w:r>
          </w:p>
        </w:tc>
        <w:tc>
          <w:tcPr>
            <w:tcW w:w="1878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оперуполномоченный </w:t>
            </w:r>
          </w:p>
        </w:tc>
        <w:tc>
          <w:tcPr>
            <w:tcW w:w="1313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212706,11</w:t>
            </w:r>
          </w:p>
        </w:tc>
        <w:tc>
          <w:tcPr>
            <w:tcW w:w="2125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 xml:space="preserve">жилой дом долевая 1/3  </w:t>
            </w:r>
          </w:p>
        </w:tc>
        <w:tc>
          <w:tcPr>
            <w:tcW w:w="85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171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4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4" w:type="dxa"/>
            <w:gridSpan w:val="2"/>
          </w:tcPr>
          <w:p w:rsidR="00024431" w:rsidRPr="00F04470" w:rsidRDefault="00024431" w:rsidP="00F04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4431" w:rsidRDefault="00024431" w:rsidP="00EB713A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24431" w:rsidRPr="002D5293" w:rsidRDefault="00024431" w:rsidP="00EB71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24431" w:rsidRPr="002D5293" w:rsidSect="00060356">
      <w:pgSz w:w="11906" w:h="16838"/>
      <w:pgMar w:top="1134" w:right="70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2668C"/>
    <w:multiLevelType w:val="hybridMultilevel"/>
    <w:tmpl w:val="30BE317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6896"/>
    <w:rsid w:val="00024431"/>
    <w:rsid w:val="00060356"/>
    <w:rsid w:val="00067780"/>
    <w:rsid w:val="00172335"/>
    <w:rsid w:val="00180B32"/>
    <w:rsid w:val="001D36E4"/>
    <w:rsid w:val="001F6577"/>
    <w:rsid w:val="00207ACA"/>
    <w:rsid w:val="002D5293"/>
    <w:rsid w:val="003F629E"/>
    <w:rsid w:val="004A6896"/>
    <w:rsid w:val="00501779"/>
    <w:rsid w:val="00597E8F"/>
    <w:rsid w:val="005B1C5B"/>
    <w:rsid w:val="00726DD8"/>
    <w:rsid w:val="007433A2"/>
    <w:rsid w:val="009453BB"/>
    <w:rsid w:val="00B81839"/>
    <w:rsid w:val="00B91E42"/>
    <w:rsid w:val="00B93787"/>
    <w:rsid w:val="00C166E9"/>
    <w:rsid w:val="00C20E09"/>
    <w:rsid w:val="00C542AD"/>
    <w:rsid w:val="00C76CE0"/>
    <w:rsid w:val="00C95C8A"/>
    <w:rsid w:val="00CA0A67"/>
    <w:rsid w:val="00D3457E"/>
    <w:rsid w:val="00D8017E"/>
    <w:rsid w:val="00D91A07"/>
    <w:rsid w:val="00DE44C6"/>
    <w:rsid w:val="00E2222D"/>
    <w:rsid w:val="00EB713A"/>
    <w:rsid w:val="00F04470"/>
    <w:rsid w:val="00F0596A"/>
    <w:rsid w:val="00F11F20"/>
    <w:rsid w:val="00F6527F"/>
    <w:rsid w:val="00F77EFE"/>
    <w:rsid w:val="00F8612F"/>
    <w:rsid w:val="00FD3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CE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035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94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6</Pages>
  <Words>870</Words>
  <Characters>4963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Vilysov</cp:lastModifiedBy>
  <cp:revision>13</cp:revision>
  <dcterms:created xsi:type="dcterms:W3CDTF">2013-04-01T17:38:00Z</dcterms:created>
  <dcterms:modified xsi:type="dcterms:W3CDTF">2013-04-03T11:08:00Z</dcterms:modified>
</cp:coreProperties>
</file>